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Finchley and Golders Green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Finchley and Golders Green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Finchley and Golders Green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Finchley and Golders Green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Finchley and Golders Green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Finchley and Golders Green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74.6% </w:t>
      </w:r>
      <w:r w:rsidRPr="004747BF">
        <w:rPr>
          <w:rFonts w:ascii="Libre Franklin Light" w:eastAsia="Times New Roman" w:hAnsi="Libre Franklin Light" w:cs="Calibri Light"/>
        </w:rPr>
        <w:t xml:space="preserve">of those respondents classified as PGSI 8+ in Finchley and Golders Green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Finchley and Golders Green is estimated to be </w:t>
      </w:r>
      <w:r w:rsidRPr="00773DF7">
        <w:rPr>
          <w:rFonts w:ascii="Libre Franklin Light" w:eastAsia="Times New Roman" w:hAnsi="Libre Franklin Light" w:cs="Calibri Light"/>
          <w:b/>
          <w:bCs/>
          <w:color w:val="C45911" w:themeColor="accent2" w:themeShade="BF"/>
        </w:rPr>
        <w:t xml:space="preserve">£4,543,108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Finchley and Golders Green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Finchley and Golders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Finchley and Golders Green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Finchley and Golders Green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inchley and Golders Gre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Finchley and Golders Green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inchley and Golders Gre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Finchley and Golders Green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Finchley and Golders Green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inchley and Golders Gre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Finchley and Golders Green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Finchley and Golders Green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Finchley and Golders Green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Finchley and Golders Green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Finchley and Golders Green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Finchley and Golders Green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£4,543,108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Finchley and Golders Green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£74,000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£1,530,357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£109,629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£30,833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£56,528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£2,741,761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£4,543,108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Finchley and Golders Green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Finchley and Golders Green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Finchley and Golders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Finchley and Golders Green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Finchley and Golders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Finchley and Golders Green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Finchley and Golders Green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Finchley and Golders Green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Finchley and Golders Green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Finchley and Golders Green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Finchley and Golders Green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Finchley and Golders Green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30776F6-8490-4FAE-AEAA-894208F81E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